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E2" w:rsidRDefault="005977E2" w:rsidP="00467E65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Муниципальный этап олимпиады школьников по английскому языку 2017-2018 уч.г.</w:t>
      </w:r>
    </w:p>
    <w:p w:rsidR="005977E2" w:rsidRDefault="005977E2" w:rsidP="00467E65">
      <w:pPr>
        <w:ind w:left="360"/>
        <w:jc w:val="center"/>
        <w:rPr>
          <w:rFonts w:ascii="Times New Roman" w:hAnsi="Times New Roman"/>
          <w:b/>
        </w:rPr>
      </w:pPr>
    </w:p>
    <w:p w:rsidR="005977E2" w:rsidRDefault="005977E2" w:rsidP="00467E65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ОЦЕНКИ КОНКУРСА УСТНОЙ РЕЧИ (4 класс)</w:t>
      </w:r>
    </w:p>
    <w:p w:rsidR="005977E2" w:rsidRDefault="005977E2" w:rsidP="00467E65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Члены жюри_______________________________________________________________</w:t>
      </w:r>
    </w:p>
    <w:p w:rsidR="005977E2" w:rsidRDefault="005977E2" w:rsidP="00467E65">
      <w:pPr>
        <w:ind w:left="360"/>
        <w:jc w:val="center"/>
        <w:rPr>
          <w:rFonts w:ascii="Times New Roman" w:hAnsi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</w:rPr>
            </w:pPr>
            <w:r w:rsidRPr="00BA177A">
              <w:rPr>
                <w:rFonts w:ascii="Times New Roman" w:hAnsi="Times New Roman"/>
                <w:b/>
                <w:lang w:val="en-US"/>
              </w:rPr>
              <w:t>ID</w:t>
            </w:r>
            <w:r w:rsidRPr="00BA177A">
              <w:rPr>
                <w:rFonts w:ascii="Times New Roman" w:hAnsi="Times New Roman"/>
                <w:b/>
              </w:rPr>
              <w:t xml:space="preserve"> участника</w:t>
            </w: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</w:rPr>
            </w:pPr>
            <w:r w:rsidRPr="00BA177A">
              <w:rPr>
                <w:rFonts w:ascii="Times New Roman" w:hAnsi="Times New Roman"/>
                <w:b/>
              </w:rPr>
              <w:t>Примечание</w:t>
            </w: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</w:rPr>
            </w:pPr>
            <w:r w:rsidRPr="00BA177A">
              <w:rPr>
                <w:rFonts w:ascii="Times New Roman" w:hAnsi="Times New Roman"/>
                <w:b/>
              </w:rPr>
              <w:t>Баллы</w:t>
            </w: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  <w:tr w:rsidR="005977E2" w:rsidRPr="00BA177A" w:rsidTr="00467E65">
        <w:tc>
          <w:tcPr>
            <w:tcW w:w="1587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5977E2" w:rsidRPr="00BA177A" w:rsidRDefault="005977E2">
            <w:pPr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</w:p>
        </w:tc>
      </w:tr>
    </w:tbl>
    <w:p w:rsidR="005977E2" w:rsidRDefault="005977E2"/>
    <w:sectPr w:rsidR="005977E2" w:rsidSect="007A00E2">
      <w:pgSz w:w="11906" w:h="16838"/>
      <w:pgMar w:top="539" w:right="850" w:bottom="53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7E65"/>
    <w:rsid w:val="000D140C"/>
    <w:rsid w:val="00467E65"/>
    <w:rsid w:val="005317E3"/>
    <w:rsid w:val="005977E2"/>
    <w:rsid w:val="00622502"/>
    <w:rsid w:val="007A00E2"/>
    <w:rsid w:val="007A2CFC"/>
    <w:rsid w:val="00BA177A"/>
    <w:rsid w:val="00B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45</Words>
  <Characters>259</Characters>
  <Application>Microsoft Office Word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cp:lastPrinted>2017-11-17T11:49:00Z</cp:lastPrinted>
  <dcterms:created xsi:type="dcterms:W3CDTF">2017-11-14T08:10:00Z</dcterms:created>
  <dcterms:modified xsi:type="dcterms:W3CDTF">2017-11-17T11:50:00Z</dcterms:modified>
</cp:coreProperties>
</file>